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56266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河南省嘉北科技有限公司</w:t>
      </w:r>
    </w:p>
    <w:bookmarkEnd w:id="0"/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河南省嘉北科技有限公司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省嘉北科技有限公司成立于2013年3月12日，注册资本壹亿伍仟陆佰万元，是一家集陶瓷地板砖生产和销售为一体的现代化民营企业，公司位于平顶山市石龙区快速通道旁捞饭店南侧，占地300余亩，拥有设计年产1340平方米高档墙地砖生产线2条，现有员工500余人。</w:t>
      </w:r>
    </w:p>
    <w:p w14:paraId="743D119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私企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武晓妞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15938910185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邮箱：无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、釉线招聘看线工1人，女，55岁以下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、喷墨房招聘喷墨员2人，女，50岁以下</w:t>
      </w:r>
    </w:p>
    <w:p w14:paraId="2F6A397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窑尾招聘下砖工1人，看线工1人，男，60岁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相关福利：缴纳社会保险、节日福利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综合薪资3000元左右</w:t>
      </w:r>
    </w:p>
    <w:p w14:paraId="6DFB606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平顶山市石龙区人民路东段30号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8F6047"/>
    <w:rsid w:val="19F73A90"/>
    <w:rsid w:val="206A4D21"/>
    <w:rsid w:val="21681610"/>
    <w:rsid w:val="26E848A3"/>
    <w:rsid w:val="320F470F"/>
    <w:rsid w:val="338C0DA0"/>
    <w:rsid w:val="419B0120"/>
    <w:rsid w:val="434D53A5"/>
    <w:rsid w:val="47B70F5A"/>
    <w:rsid w:val="4B972761"/>
    <w:rsid w:val="4F421746"/>
    <w:rsid w:val="50C3485A"/>
    <w:rsid w:val="537C75C9"/>
    <w:rsid w:val="548250F0"/>
    <w:rsid w:val="55C83F55"/>
    <w:rsid w:val="56C052F4"/>
    <w:rsid w:val="58DB6CD4"/>
    <w:rsid w:val="5E7B6072"/>
    <w:rsid w:val="660B42EA"/>
    <w:rsid w:val="67137642"/>
    <w:rsid w:val="694C29AA"/>
    <w:rsid w:val="6D066BB0"/>
    <w:rsid w:val="6D535020"/>
    <w:rsid w:val="6E8D1AC5"/>
    <w:rsid w:val="71466CD7"/>
    <w:rsid w:val="7A485804"/>
    <w:rsid w:val="7D2A7925"/>
    <w:rsid w:val="7E7722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2035</Words>
  <Characters>2243</Characters>
  <Lines>0</Lines>
  <Paragraphs>0</Paragraphs>
  <TotalTime>7</TotalTime>
  <ScaleCrop>false</ScaleCrop>
  <LinksUpToDate>false</LinksUpToDate>
  <CharactersWithSpaces>2384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2026-01-22T03:04:28Z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